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31BFD" w14:textId="77777777" w:rsidR="00E90360" w:rsidRPr="00690BA6" w:rsidRDefault="00E90360" w:rsidP="00E90360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PALMER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5AE586D6" w14:textId="77777777" w:rsidR="00E90360" w:rsidRDefault="00E90360" w:rsidP="00E903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327295FC" w14:textId="77777777" w:rsidR="00E90360" w:rsidRDefault="00E90360" w:rsidP="00E903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F0C101" w14:textId="77777777" w:rsidR="00E90360" w:rsidRDefault="00E90360" w:rsidP="00E903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29491C" w14:textId="77777777" w:rsidR="00E90360" w:rsidRDefault="00E90360" w:rsidP="00E90360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Thomas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Treverakke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4DE699DA" w14:textId="77777777" w:rsidR="00E90360" w:rsidRDefault="00E90360" w:rsidP="00E90360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m.9,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22A92281" w14:textId="77777777" w:rsidR="00E90360" w:rsidRDefault="00E90360" w:rsidP="00E90360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4D9D6E54" w14:textId="77777777" w:rsidR="00E90360" w:rsidRDefault="00E90360" w:rsidP="00E903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9E6096" w14:textId="77777777" w:rsidR="00E90360" w:rsidRDefault="00E90360" w:rsidP="00E903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EC2CB0" w14:textId="77777777" w:rsidR="00E90360" w:rsidRDefault="00E90360" w:rsidP="00E903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October 2021</w:t>
      </w:r>
    </w:p>
    <w:p w14:paraId="3FEC823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026A5" w14:textId="77777777" w:rsidR="00E90360" w:rsidRDefault="00E90360" w:rsidP="009139A6">
      <w:r>
        <w:separator/>
      </w:r>
    </w:p>
  </w:endnote>
  <w:endnote w:type="continuationSeparator" w:id="0">
    <w:p w14:paraId="30C3B79C" w14:textId="77777777" w:rsidR="00E90360" w:rsidRDefault="00E9036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02B7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18EC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891A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C8D3C" w14:textId="77777777" w:rsidR="00E90360" w:rsidRDefault="00E90360" w:rsidP="009139A6">
      <w:r>
        <w:separator/>
      </w:r>
    </w:p>
  </w:footnote>
  <w:footnote w:type="continuationSeparator" w:id="0">
    <w:p w14:paraId="4EF4D820" w14:textId="77777777" w:rsidR="00E90360" w:rsidRDefault="00E9036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DFF5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6CBA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FC35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36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90360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BD34ED"/>
  <w15:chartTrackingRefBased/>
  <w15:docId w15:val="{96B91C1B-5A77-40A5-A293-7F80CD6ED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2021-11-11T09:33:00Z</dcterms:created>
  <dcterms:modified xsi:type="dcterms:W3CDTF">2021-11-11T09:33:00Z</dcterms:modified>
</cp:coreProperties>
</file>